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06754" w14:textId="16A9335F" w:rsidR="00B11038" w:rsidRDefault="00B11038" w:rsidP="00B1103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RYNEL</w:t>
      </w:r>
      <w:r>
        <w:rPr>
          <w:rFonts w:cs="Times New Roman"/>
          <w:szCs w:val="24"/>
        </w:rPr>
        <w:t xml:space="preserve">        </w:t>
      </w:r>
      <w:r>
        <w:rPr>
          <w:rFonts w:cs="Times New Roman"/>
          <w:szCs w:val="24"/>
        </w:rPr>
        <w:t>(fl.14</w:t>
      </w:r>
      <w:r>
        <w:rPr>
          <w:rFonts w:cs="Times New Roman"/>
          <w:szCs w:val="24"/>
        </w:rPr>
        <w:t>05</w:t>
      </w:r>
      <w:r>
        <w:rPr>
          <w:rFonts w:cs="Times New Roman"/>
          <w:szCs w:val="24"/>
        </w:rPr>
        <w:t>)</w:t>
      </w:r>
    </w:p>
    <w:p w14:paraId="0F08D7E9" w14:textId="77777777" w:rsidR="00B11038" w:rsidRDefault="00B11038" w:rsidP="00B1103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Exeter.</w:t>
      </w:r>
    </w:p>
    <w:p w14:paraId="614FC9AD" w14:textId="77777777" w:rsidR="00B11038" w:rsidRDefault="00B11038" w:rsidP="00B11038">
      <w:pPr>
        <w:pStyle w:val="NoSpacing"/>
        <w:rPr>
          <w:rFonts w:cs="Times New Roman"/>
          <w:szCs w:val="24"/>
        </w:rPr>
      </w:pPr>
    </w:p>
    <w:p w14:paraId="333B5DCC" w14:textId="77777777" w:rsidR="00B11038" w:rsidRDefault="00B11038" w:rsidP="00B11038">
      <w:pPr>
        <w:pStyle w:val="NoSpacing"/>
        <w:rPr>
          <w:rFonts w:cs="Times New Roman"/>
          <w:szCs w:val="24"/>
        </w:rPr>
      </w:pPr>
    </w:p>
    <w:p w14:paraId="0503330E" w14:textId="2ABA2048" w:rsidR="00B11038" w:rsidRDefault="00B11038" w:rsidP="00B1103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May1405</w:t>
      </w:r>
      <w:r>
        <w:rPr>
          <w:rFonts w:cs="Times New Roman"/>
          <w:szCs w:val="24"/>
        </w:rPr>
        <w:tab/>
        <w:t>He was ordained to his first tonsure</w:t>
      </w:r>
      <w:r>
        <w:rPr>
          <w:rFonts w:cs="Times New Roman"/>
          <w:szCs w:val="24"/>
        </w:rPr>
        <w:t>.</w:t>
      </w:r>
    </w:p>
    <w:p w14:paraId="66CA4E04" w14:textId="48967824" w:rsidR="00B11038" w:rsidRDefault="00B11038" w:rsidP="00B1103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(“Stafford Register” pp.42</w:t>
      </w:r>
      <w:r>
        <w:rPr>
          <w:rFonts w:cs="Times New Roman"/>
          <w:szCs w:val="24"/>
        </w:rPr>
        <w:t>5</w:t>
      </w:r>
      <w:r>
        <w:rPr>
          <w:rFonts w:cs="Times New Roman"/>
          <w:szCs w:val="24"/>
        </w:rPr>
        <w:t xml:space="preserve"> and 436)</w:t>
      </w:r>
    </w:p>
    <w:p w14:paraId="7A1FD68D" w14:textId="77777777" w:rsidR="00B11038" w:rsidRDefault="00B11038" w:rsidP="00B11038">
      <w:pPr>
        <w:pStyle w:val="NoSpacing"/>
        <w:rPr>
          <w:rFonts w:cs="Times New Roman"/>
          <w:szCs w:val="24"/>
        </w:rPr>
      </w:pPr>
    </w:p>
    <w:p w14:paraId="3276DD07" w14:textId="77777777" w:rsidR="00B11038" w:rsidRDefault="00B11038" w:rsidP="00B11038">
      <w:pPr>
        <w:pStyle w:val="NoSpacing"/>
        <w:rPr>
          <w:rFonts w:cs="Times New Roman"/>
          <w:szCs w:val="24"/>
        </w:rPr>
      </w:pPr>
    </w:p>
    <w:p w14:paraId="150A2E7C" w14:textId="77777777" w:rsidR="00B11038" w:rsidRPr="00813E4E" w:rsidRDefault="00B11038" w:rsidP="00B1103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November 2022</w:t>
      </w:r>
    </w:p>
    <w:p w14:paraId="0D8CE925" w14:textId="42A615D3" w:rsidR="00BA00AB" w:rsidRPr="00B11038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B1103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1CE0F" w14:textId="77777777" w:rsidR="00B11038" w:rsidRDefault="00B11038" w:rsidP="009139A6">
      <w:r>
        <w:separator/>
      </w:r>
    </w:p>
  </w:endnote>
  <w:endnote w:type="continuationSeparator" w:id="0">
    <w:p w14:paraId="0BCED667" w14:textId="77777777" w:rsidR="00B11038" w:rsidRDefault="00B1103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14C7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EAF7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BAC5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8DAEC" w14:textId="77777777" w:rsidR="00B11038" w:rsidRDefault="00B11038" w:rsidP="009139A6">
      <w:r>
        <w:separator/>
      </w:r>
    </w:p>
  </w:footnote>
  <w:footnote w:type="continuationSeparator" w:id="0">
    <w:p w14:paraId="4BB75CA8" w14:textId="77777777" w:rsidR="00B11038" w:rsidRDefault="00B1103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12BC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0EA1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3FFD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038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1103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939BD0"/>
  <w15:chartTrackingRefBased/>
  <w15:docId w15:val="{C503B69D-8A6E-4E56-8D68-1E441B11C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2022-11-25T08:37:00Z</dcterms:created>
  <dcterms:modified xsi:type="dcterms:W3CDTF">2022-11-25T08:38:00Z</dcterms:modified>
</cp:coreProperties>
</file>